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01" w:rsidRDefault="00FD7901" w:rsidP="00EA37A9"/>
    <w:p w:rsidR="00FD7901" w:rsidRDefault="00FD7901" w:rsidP="00EA37A9"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89101478" r:id="rId5"/>
        </w:pict>
      </w:r>
    </w:p>
    <w:p w:rsidR="00FD7901" w:rsidRDefault="00FD7901" w:rsidP="00EA37A9">
      <w:pPr>
        <w:pStyle w:val="PlainText"/>
        <w:jc w:val="center"/>
        <w:rPr>
          <w:rFonts w:ascii="Times New Roman" w:hAnsi="Times New Roman"/>
          <w:sz w:val="36"/>
          <w:szCs w:val="36"/>
        </w:rPr>
      </w:pPr>
    </w:p>
    <w:p w:rsidR="00FD7901" w:rsidRDefault="00FD7901" w:rsidP="00EA37A9">
      <w:pPr>
        <w:pStyle w:val="PlainText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FD7901" w:rsidRDefault="00FD7901" w:rsidP="00EA37A9">
      <w:pPr>
        <w:pStyle w:val="PlainText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FD7901" w:rsidRDefault="00FD7901" w:rsidP="00EA37A9">
      <w:pPr>
        <w:pStyle w:val="PlainText"/>
        <w:tabs>
          <w:tab w:val="center" w:pos="4819"/>
          <w:tab w:val="right" w:pos="963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КИЇВСЬКОЇ ОБЛАСТІ</w:t>
      </w:r>
      <w:r>
        <w:rPr>
          <w:rFonts w:ascii="Times New Roman" w:hAnsi="Times New Roman"/>
          <w:sz w:val="32"/>
          <w:szCs w:val="32"/>
        </w:rPr>
        <w:tab/>
      </w:r>
    </w:p>
    <w:p w:rsidR="00FD7901" w:rsidRDefault="00FD7901" w:rsidP="00EA37A9">
      <w:pPr>
        <w:pStyle w:val="PlainText"/>
        <w:jc w:val="center"/>
        <w:rPr>
          <w:rFonts w:ascii="Times New Roman" w:hAnsi="Times New Roman"/>
          <w:b/>
          <w:bCs/>
          <w:sz w:val="36"/>
          <w:szCs w:val="36"/>
          <w:lang w:val="uk-UA"/>
        </w:rPr>
      </w:pPr>
      <w:r>
        <w:rPr>
          <w:rFonts w:ascii="Times New Roman" w:hAnsi="Times New Roman"/>
          <w:b/>
          <w:bCs/>
          <w:sz w:val="36"/>
          <w:szCs w:val="36"/>
        </w:rPr>
        <w:t>Р І Ш Е Н Н Я</w:t>
      </w:r>
    </w:p>
    <w:p w:rsidR="00FD7901" w:rsidRDefault="00FD7901" w:rsidP="00EA37A9">
      <w:pPr>
        <w:pStyle w:val="PlainText"/>
        <w:jc w:val="center"/>
        <w:rPr>
          <w:rFonts w:ascii="Times New Roman" w:hAnsi="Times New Roman"/>
          <w:b/>
          <w:bCs/>
          <w:sz w:val="36"/>
          <w:szCs w:val="36"/>
          <w:lang w:val="uk-UA"/>
        </w:rPr>
      </w:pPr>
    </w:p>
    <w:p w:rsidR="00FD7901" w:rsidRPr="009D7D68" w:rsidRDefault="00FD7901" w:rsidP="00EA37A9">
      <w:pPr>
        <w:rPr>
          <w:rFonts w:ascii="Times New Roman" w:hAnsi="Times New Roman"/>
          <w:sz w:val="24"/>
          <w:szCs w:val="24"/>
        </w:rPr>
      </w:pPr>
      <w:r w:rsidRPr="009D7D68">
        <w:rPr>
          <w:rFonts w:ascii="Times New Roman" w:hAnsi="Times New Roman"/>
          <w:sz w:val="24"/>
          <w:szCs w:val="24"/>
        </w:rPr>
        <w:t>від 24 травня 2018 року                                                                                № 22</w:t>
      </w:r>
      <w:r>
        <w:rPr>
          <w:rFonts w:ascii="Times New Roman" w:hAnsi="Times New Roman"/>
          <w:sz w:val="24"/>
          <w:szCs w:val="24"/>
        </w:rPr>
        <w:t>66</w:t>
      </w:r>
      <w:r w:rsidRPr="009D7D68">
        <w:rPr>
          <w:rFonts w:ascii="Times New Roman" w:hAnsi="Times New Roman"/>
          <w:sz w:val="24"/>
          <w:szCs w:val="24"/>
        </w:rPr>
        <w:t>-52-</w:t>
      </w:r>
      <w:r w:rsidRPr="009D7D68">
        <w:rPr>
          <w:rFonts w:ascii="Times New Roman" w:hAnsi="Times New Roman"/>
          <w:sz w:val="24"/>
          <w:szCs w:val="24"/>
          <w:lang w:val="en-US"/>
        </w:rPr>
        <w:t>VII</w:t>
      </w:r>
    </w:p>
    <w:p w:rsidR="00FD7901" w:rsidRDefault="00FD7901" w:rsidP="00EA37A9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FD7901" w:rsidRPr="001C4F9B" w:rsidRDefault="00FD7901" w:rsidP="009D1452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 затвердження</w:t>
      </w:r>
      <w:r w:rsidRPr="001C4F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1C4F9B">
        <w:rPr>
          <w:rFonts w:ascii="Times New Roman" w:hAnsi="Times New Roman"/>
          <w:sz w:val="24"/>
          <w:szCs w:val="24"/>
        </w:rPr>
        <w:t>татуту</w:t>
      </w:r>
    </w:p>
    <w:p w:rsidR="00FD7901" w:rsidRPr="001C4F9B" w:rsidRDefault="00FD7901" w:rsidP="009D1452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Білоцерківської загальноосвітньої  школи І-ІІІ ступенів № 20</w:t>
      </w:r>
      <w:r w:rsidRPr="001C4F9B">
        <w:rPr>
          <w:rFonts w:ascii="Times New Roman" w:hAnsi="Times New Roman"/>
          <w:sz w:val="24"/>
          <w:szCs w:val="24"/>
        </w:rPr>
        <w:t xml:space="preserve"> </w:t>
      </w:r>
    </w:p>
    <w:p w:rsidR="00FD7901" w:rsidRDefault="00FD7901" w:rsidP="009D1452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1C4F9B">
        <w:rPr>
          <w:rFonts w:ascii="Times New Roman" w:hAnsi="Times New Roman"/>
          <w:sz w:val="24"/>
          <w:szCs w:val="24"/>
        </w:rPr>
        <w:t>Білоцерківської міської ради Київської області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D7901" w:rsidRPr="001C4F9B" w:rsidRDefault="00FD7901" w:rsidP="009D1452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шляхом викладення його в новій редакції</w:t>
      </w:r>
    </w:p>
    <w:p w:rsidR="00FD7901" w:rsidRPr="001C4F9B" w:rsidRDefault="00FD7901" w:rsidP="009D1452">
      <w:pPr>
        <w:rPr>
          <w:rFonts w:ascii="Times New Roman" w:hAnsi="Times New Roman"/>
          <w:sz w:val="24"/>
          <w:szCs w:val="24"/>
        </w:rPr>
      </w:pPr>
    </w:p>
    <w:p w:rsidR="00FD7901" w:rsidRPr="001C4F9B" w:rsidRDefault="00FD7901" w:rsidP="009D1452">
      <w:pPr>
        <w:rPr>
          <w:rFonts w:ascii="Times New Roman" w:hAnsi="Times New Roman"/>
          <w:sz w:val="24"/>
          <w:szCs w:val="24"/>
        </w:rPr>
      </w:pPr>
    </w:p>
    <w:p w:rsidR="00FD7901" w:rsidRDefault="00FD7901" w:rsidP="009D14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C4F9B">
        <w:rPr>
          <w:rFonts w:ascii="Times New Roman" w:hAnsi="Times New Roman"/>
          <w:sz w:val="24"/>
          <w:szCs w:val="24"/>
        </w:rPr>
        <w:t xml:space="preserve">Розглянувши звернення депутата Білоцерківської міської ради </w:t>
      </w:r>
      <w:r w:rsidRPr="001C4F9B"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скликання Петрика Ю.Ф. від 01 березня</w:t>
      </w:r>
      <w:r w:rsidRPr="001C4F9B">
        <w:rPr>
          <w:rFonts w:ascii="Times New Roman" w:hAnsi="Times New Roman"/>
          <w:sz w:val="24"/>
          <w:szCs w:val="24"/>
        </w:rPr>
        <w:t xml:space="preserve"> 2018 року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F9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Pr="001C4F9B">
        <w:rPr>
          <w:rFonts w:ascii="Times New Roman" w:hAnsi="Times New Roman"/>
          <w:sz w:val="24"/>
          <w:szCs w:val="24"/>
        </w:rPr>
        <w:t>, з метою</w:t>
      </w:r>
      <w:r>
        <w:rPr>
          <w:rFonts w:ascii="Times New Roman" w:hAnsi="Times New Roman"/>
          <w:sz w:val="24"/>
          <w:szCs w:val="24"/>
        </w:rPr>
        <w:t xml:space="preserve"> приведення у відповідність до вимог чинного з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аконодавства України Статуту Білоцерківської загальноосвітньої школи І-ІІІ ступенів № 20 Білоцерківської міської ради Київської області, відповідно до ст.ст. 57, 58 Господарського кодексу України, ст. 89 Цивільного кодексу України, ст. 15 Закону України «Про державну реєстрацію юридичних осіб, фізичних осіб – підприємців та громадських формувань», Закону України «Про освіту», Закону України «Про загальну середню освіту», Типових штатних нормативів загальноосвітніх навчальних закладів, затверджених наказом Міністерства освіти і науки України від 06 рудня 2000 року № 1205, Закону України «Про місцеве самоврядування в Україні», міська рада вирішила:</w:t>
      </w:r>
    </w:p>
    <w:p w:rsidR="00FD7901" w:rsidRDefault="00FD7901" w:rsidP="009D1452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Затвердити  Статут Білоцерківської загальноосвітньої школи І-ІІІ ступенів № 20 Білоцерківської міської ради Київської області шляхом викладення його в новій редакції, що додається.</w:t>
      </w:r>
    </w:p>
    <w:p w:rsidR="00FD7901" w:rsidRDefault="00FD7901" w:rsidP="009D1452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Директору Білоцерківської загальноосвітньої школи І-ІІІ ступенів № 20  Білоцерківської міської ради Київської області здійснити заходи щодо проведення державної реєстрації Статуту в новій редакції в порядку і в строки, визначені чинним законодавством України.</w:t>
      </w:r>
    </w:p>
    <w:p w:rsidR="00FD7901" w:rsidRDefault="00FD7901" w:rsidP="009D145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3.Контроль за виконанням рішення покласти на постійну комісію з питань освіти, науки, культури, мови, прав національних меншин, міжнародного співробітництва, інформаційної політики, молоді, спорту та туризму, соціального захисту, охорони здоров’я, материнства та дитинства.</w:t>
      </w:r>
    </w:p>
    <w:p w:rsidR="00FD7901" w:rsidRDefault="00FD7901" w:rsidP="009D1452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7901" w:rsidRDefault="00FD7901" w:rsidP="009D1452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7901" w:rsidRPr="001C4F9B" w:rsidRDefault="00FD7901" w:rsidP="00EA37A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Міський голова                                                                                        Г. Дикий</w:t>
      </w:r>
    </w:p>
    <w:sectPr w:rsidR="00FD7901" w:rsidRPr="001C4F9B" w:rsidSect="00501D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3A6"/>
    <w:rsid w:val="00002828"/>
    <w:rsid w:val="000574F0"/>
    <w:rsid w:val="000D34E0"/>
    <w:rsid w:val="000F6809"/>
    <w:rsid w:val="001865BD"/>
    <w:rsid w:val="001C4F9B"/>
    <w:rsid w:val="001C786E"/>
    <w:rsid w:val="002259C7"/>
    <w:rsid w:val="00225CBA"/>
    <w:rsid w:val="0025247E"/>
    <w:rsid w:val="00412902"/>
    <w:rsid w:val="00445932"/>
    <w:rsid w:val="004471AE"/>
    <w:rsid w:val="00476413"/>
    <w:rsid w:val="00501D2A"/>
    <w:rsid w:val="00575482"/>
    <w:rsid w:val="005A0244"/>
    <w:rsid w:val="005D2312"/>
    <w:rsid w:val="005E3641"/>
    <w:rsid w:val="005E3658"/>
    <w:rsid w:val="005F0B49"/>
    <w:rsid w:val="00603981"/>
    <w:rsid w:val="007310BB"/>
    <w:rsid w:val="00734CA2"/>
    <w:rsid w:val="00857BB1"/>
    <w:rsid w:val="008B5B4C"/>
    <w:rsid w:val="00930CCA"/>
    <w:rsid w:val="009D1452"/>
    <w:rsid w:val="009D7D68"/>
    <w:rsid w:val="009F7D9E"/>
    <w:rsid w:val="00A67B5B"/>
    <w:rsid w:val="00A920F2"/>
    <w:rsid w:val="00B917A9"/>
    <w:rsid w:val="00BE059A"/>
    <w:rsid w:val="00C65F6A"/>
    <w:rsid w:val="00CE5801"/>
    <w:rsid w:val="00DC0235"/>
    <w:rsid w:val="00DF380C"/>
    <w:rsid w:val="00E14068"/>
    <w:rsid w:val="00E51339"/>
    <w:rsid w:val="00E967CF"/>
    <w:rsid w:val="00EA37A9"/>
    <w:rsid w:val="00ED2684"/>
    <w:rsid w:val="00FA02A2"/>
    <w:rsid w:val="00FD233B"/>
    <w:rsid w:val="00FD53A6"/>
    <w:rsid w:val="00FD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F6A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45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932"/>
    <w:rPr>
      <w:rFonts w:ascii="Segoe UI" w:hAnsi="Segoe UI" w:cs="Segoe UI"/>
      <w:sz w:val="18"/>
      <w:szCs w:val="18"/>
    </w:rPr>
  </w:style>
  <w:style w:type="character" w:customStyle="1" w:styleId="PlainTextChar1">
    <w:name w:val="Plain Text Char1"/>
    <w:link w:val="PlainText"/>
    <w:uiPriority w:val="99"/>
    <w:locked/>
    <w:rsid w:val="00EA37A9"/>
    <w:rPr>
      <w:rFonts w:ascii="Courier New" w:hAnsi="Courier New"/>
      <w:lang w:val="ru-RU" w:eastAsia="ru-RU"/>
    </w:rPr>
  </w:style>
  <w:style w:type="paragraph" w:styleId="PlainText">
    <w:name w:val="Plain Text"/>
    <w:basedOn w:val="Normal"/>
    <w:link w:val="PlainTextChar1"/>
    <w:uiPriority w:val="99"/>
    <w:rsid w:val="00EA37A9"/>
    <w:pPr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7CCC"/>
    <w:rPr>
      <w:rFonts w:ascii="Courier New" w:hAnsi="Courier New" w:cs="Courier New"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185</TotalTime>
  <Pages>1</Pages>
  <Words>302</Words>
  <Characters>1724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user01</cp:lastModifiedBy>
  <cp:revision>29</cp:revision>
  <cp:lastPrinted>2018-05-29T09:18:00Z</cp:lastPrinted>
  <dcterms:created xsi:type="dcterms:W3CDTF">2018-01-26T07:33:00Z</dcterms:created>
  <dcterms:modified xsi:type="dcterms:W3CDTF">2018-05-29T09:18:00Z</dcterms:modified>
</cp:coreProperties>
</file>